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D34375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HENRISON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1CFC21C" w14:textId="3B612B4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Scarborough.</w:t>
      </w:r>
    </w:p>
    <w:p w14:paraId="2A568783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9702D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71420C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the Dominicans in York by</w:t>
      </w:r>
    </w:p>
    <w:p w14:paraId="1CFF75B7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0F53BF88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E5835">
        <w:rPr>
          <w:rFonts w:ascii="Times New Roman" w:hAnsi="Times New Roman" w:cs="Times New Roman"/>
          <w:sz w:val="24"/>
          <w:szCs w:val="24"/>
        </w:rPr>
        <w:t>(“York Clergy Ordinations 1475-1500” ed. David M. Smith p.97)</w:t>
      </w:r>
    </w:p>
    <w:p w14:paraId="1AE773EA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5691A1" w14:textId="77777777" w:rsidR="00644E46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1D9B1D" w14:textId="77777777" w:rsidR="00644E46" w:rsidRPr="004E5835" w:rsidRDefault="00644E46" w:rsidP="00644E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Mar.2021</w:t>
      </w:r>
    </w:p>
    <w:p w14:paraId="7395979D" w14:textId="6AD48844" w:rsidR="00BA00AB" w:rsidRPr="00644E4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44E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9D6DA8" w14:textId="77777777" w:rsidR="00644E46" w:rsidRDefault="00644E46" w:rsidP="009139A6">
      <w:r>
        <w:separator/>
      </w:r>
    </w:p>
  </w:endnote>
  <w:endnote w:type="continuationSeparator" w:id="0">
    <w:p w14:paraId="4212675F" w14:textId="77777777" w:rsidR="00644E46" w:rsidRDefault="00644E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FD8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4AD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CD07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65C8B" w14:textId="77777777" w:rsidR="00644E46" w:rsidRDefault="00644E46" w:rsidP="009139A6">
      <w:r>
        <w:separator/>
      </w:r>
    </w:p>
  </w:footnote>
  <w:footnote w:type="continuationSeparator" w:id="0">
    <w:p w14:paraId="0CDD27F4" w14:textId="77777777" w:rsidR="00644E46" w:rsidRDefault="00644E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279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6DC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7C5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E46"/>
    <w:rsid w:val="000666E0"/>
    <w:rsid w:val="002510B7"/>
    <w:rsid w:val="005C130B"/>
    <w:rsid w:val="00644E46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5778E"/>
  <w15:chartTrackingRefBased/>
  <w15:docId w15:val="{EA88664D-D3F9-4C96-B6E6-AB58603D2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2021-03-23T07:40:00Z</dcterms:created>
  <dcterms:modified xsi:type="dcterms:W3CDTF">2021-03-23T07:41:00Z</dcterms:modified>
</cp:coreProperties>
</file>